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7584" w:rsidRPr="002E71C0" w:rsidRDefault="00CB7584" w:rsidP="002E71C0">
      <w:pPr>
        <w:jc w:val="center"/>
        <w:rPr>
          <w:b/>
          <w:sz w:val="28"/>
          <w:szCs w:val="28"/>
        </w:rPr>
      </w:pPr>
      <w:r w:rsidRPr="002E71C0">
        <w:rPr>
          <w:b/>
          <w:sz w:val="28"/>
          <w:szCs w:val="28"/>
        </w:rPr>
        <w:t>Информация</w:t>
      </w:r>
    </w:p>
    <w:p w:rsidR="00CB7584" w:rsidRDefault="00CB7584" w:rsidP="002E71C0">
      <w:pPr>
        <w:jc w:val="center"/>
        <w:rPr>
          <w:b/>
          <w:sz w:val="28"/>
          <w:szCs w:val="28"/>
        </w:rPr>
      </w:pPr>
      <w:r w:rsidRPr="002E71C0">
        <w:rPr>
          <w:b/>
          <w:sz w:val="28"/>
          <w:szCs w:val="28"/>
        </w:rPr>
        <w:t xml:space="preserve">об исполнении </w:t>
      </w:r>
      <w:r>
        <w:rPr>
          <w:b/>
          <w:sz w:val="28"/>
          <w:szCs w:val="28"/>
        </w:rPr>
        <w:t>«</w:t>
      </w:r>
      <w:r w:rsidRPr="002E71C0">
        <w:rPr>
          <w:b/>
          <w:sz w:val="28"/>
          <w:szCs w:val="28"/>
        </w:rPr>
        <w:t>Плана мероприятий посвященных Международному дню противодействия коррупции 9 декабря 2018 года</w:t>
      </w:r>
      <w:r>
        <w:rPr>
          <w:b/>
          <w:sz w:val="28"/>
          <w:szCs w:val="28"/>
        </w:rPr>
        <w:t>»</w:t>
      </w:r>
      <w:r w:rsidRPr="002E71C0">
        <w:rPr>
          <w:b/>
          <w:sz w:val="28"/>
          <w:szCs w:val="28"/>
        </w:rPr>
        <w:t xml:space="preserve"> в Мантуровском районе Курской области</w:t>
      </w:r>
    </w:p>
    <w:p w:rsidR="00CB7584" w:rsidRPr="002E71C0" w:rsidRDefault="00CB7584" w:rsidP="002E71C0">
      <w:pPr>
        <w:jc w:val="center"/>
        <w:rPr>
          <w:b/>
          <w:sz w:val="28"/>
          <w:szCs w:val="28"/>
        </w:rPr>
      </w:pPr>
    </w:p>
    <w:p w:rsidR="00CB7584" w:rsidRDefault="00CB7584" w:rsidP="002E71C0">
      <w:pPr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Главой Мантуровского района Курской области утвержден  «Плана мероприятий посвященных Международному дню противодействия коррупции 9 декабря 2018 года» постановление от 29.10.2018г. №624  </w:t>
      </w:r>
    </w:p>
    <w:p w:rsidR="00CB7584" w:rsidRPr="006C1242" w:rsidRDefault="00CB7584" w:rsidP="002E74AD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Во всех 18 общеобразовательных организациях района у</w:t>
      </w:r>
      <w:r w:rsidRPr="006C1242">
        <w:rPr>
          <w:sz w:val="28"/>
          <w:szCs w:val="28"/>
        </w:rPr>
        <w:t>тверждены план</w:t>
      </w:r>
      <w:r>
        <w:rPr>
          <w:sz w:val="28"/>
          <w:szCs w:val="28"/>
        </w:rPr>
        <w:t>ы антикоррупционных мероприятий</w:t>
      </w:r>
      <w:r w:rsidRPr="006C1242">
        <w:rPr>
          <w:sz w:val="28"/>
          <w:szCs w:val="28"/>
        </w:rPr>
        <w:t>, в которых предусмот</w:t>
      </w:r>
      <w:r>
        <w:rPr>
          <w:sz w:val="28"/>
          <w:szCs w:val="28"/>
        </w:rPr>
        <w:t xml:space="preserve">рено выполнение </w:t>
      </w:r>
      <w:r w:rsidRPr="006C1242">
        <w:rPr>
          <w:sz w:val="28"/>
          <w:szCs w:val="28"/>
        </w:rPr>
        <w:t xml:space="preserve"> информационно-разъяснительных мероприятий</w:t>
      </w:r>
      <w:r>
        <w:rPr>
          <w:sz w:val="28"/>
          <w:szCs w:val="28"/>
        </w:rPr>
        <w:t>,</w:t>
      </w:r>
      <w:r w:rsidRPr="006C1242">
        <w:rPr>
          <w:sz w:val="28"/>
          <w:szCs w:val="28"/>
        </w:rPr>
        <w:t xml:space="preserve"> организована работа по освещению вопроса антикоррупционной по</w:t>
      </w:r>
      <w:r>
        <w:rPr>
          <w:sz w:val="28"/>
          <w:szCs w:val="28"/>
        </w:rPr>
        <w:t>литики работников и обучающихся</w:t>
      </w:r>
      <w:r w:rsidRPr="006C1242">
        <w:rPr>
          <w:sz w:val="28"/>
          <w:szCs w:val="28"/>
        </w:rPr>
        <w:t xml:space="preserve"> по формированию нетерпимого отношения к коррупционным проявлениям. Материалы размещены на сайтах школ.</w:t>
      </w:r>
    </w:p>
    <w:p w:rsidR="00CB7584" w:rsidRDefault="00CB7584" w:rsidP="00E12BB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>
        <w:rPr>
          <w:sz w:val="28"/>
          <w:szCs w:val="28"/>
        </w:rPr>
        <w:tab/>
        <w:t>В</w:t>
      </w:r>
      <w:r w:rsidRPr="001C2734">
        <w:rPr>
          <w:sz w:val="28"/>
          <w:szCs w:val="28"/>
        </w:rPr>
        <w:t xml:space="preserve"> общеобразовательных организациях </w:t>
      </w:r>
      <w:r>
        <w:rPr>
          <w:sz w:val="28"/>
          <w:szCs w:val="28"/>
        </w:rPr>
        <w:t xml:space="preserve">района оформлены информационные </w:t>
      </w:r>
      <w:r w:rsidRPr="001C2734">
        <w:rPr>
          <w:sz w:val="28"/>
          <w:szCs w:val="28"/>
        </w:rPr>
        <w:t>стенды</w:t>
      </w:r>
      <w:r>
        <w:rPr>
          <w:sz w:val="28"/>
          <w:szCs w:val="28"/>
        </w:rPr>
        <w:t>, проведены классные часы, в ходе которых с обучающимися обсуждались вопросы: что такое коррупция, уровень коррупции в России, причины, виды коррупции и негативно</w:t>
      </w:r>
      <w:bookmarkStart w:id="0" w:name="_GoBack"/>
      <w:bookmarkEnd w:id="0"/>
      <w:r>
        <w:rPr>
          <w:sz w:val="28"/>
          <w:szCs w:val="28"/>
        </w:rPr>
        <w:t>е воздействие на различные сферы жизни общества. Обучающиеся приходили к мнению, что коррупция ослабляет демократию и правопорядок, что ведёт к нарушениям прав человека, ухудшает качество жизни людей , способствует организованной преступности, терроризму и другим угрозам международной безопасности,  был организован просмотр видеороликов .</w:t>
      </w:r>
    </w:p>
    <w:p w:rsidR="00CB7584" w:rsidRDefault="00CB7584" w:rsidP="00A03059">
      <w:pPr>
        <w:pStyle w:val="NoSpacing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Проводились </w:t>
      </w:r>
      <w:r w:rsidRPr="00AC022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беседы </w:t>
      </w:r>
      <w:r w:rsidRPr="00526794">
        <w:rPr>
          <w:sz w:val="28"/>
          <w:szCs w:val="28"/>
        </w:rPr>
        <w:t xml:space="preserve"> по теме «Что такое коррупция?»</w:t>
      </w:r>
      <w:r>
        <w:rPr>
          <w:sz w:val="28"/>
          <w:szCs w:val="28"/>
        </w:rPr>
        <w:t xml:space="preserve">. </w:t>
      </w:r>
      <w:r w:rsidRPr="00526794">
        <w:rPr>
          <w:sz w:val="28"/>
          <w:szCs w:val="28"/>
        </w:rPr>
        <w:t>Ребята узнали</w:t>
      </w:r>
      <w:r>
        <w:rPr>
          <w:sz w:val="28"/>
          <w:szCs w:val="28"/>
        </w:rPr>
        <w:t xml:space="preserve"> об истории явления, имя которому -</w:t>
      </w:r>
      <w:r w:rsidRPr="00526794">
        <w:rPr>
          <w:sz w:val="28"/>
          <w:szCs w:val="28"/>
        </w:rPr>
        <w:t xml:space="preserve"> коррупция. </w:t>
      </w:r>
      <w:r>
        <w:rPr>
          <w:sz w:val="28"/>
          <w:szCs w:val="28"/>
        </w:rPr>
        <w:t>О том, как</w:t>
      </w:r>
      <w:r w:rsidRPr="00526794">
        <w:rPr>
          <w:sz w:val="28"/>
          <w:szCs w:val="28"/>
        </w:rPr>
        <w:t xml:space="preserve"> пытались бороться с этим явлением в разное время,</w:t>
      </w:r>
      <w:r>
        <w:rPr>
          <w:sz w:val="28"/>
          <w:szCs w:val="28"/>
        </w:rPr>
        <w:t xml:space="preserve"> в разные эпохи на Руси и </w:t>
      </w:r>
      <w:r w:rsidRPr="00526794">
        <w:rPr>
          <w:sz w:val="28"/>
          <w:szCs w:val="28"/>
        </w:rPr>
        <w:t xml:space="preserve"> в </w:t>
      </w:r>
      <w:r>
        <w:rPr>
          <w:sz w:val="28"/>
          <w:szCs w:val="28"/>
        </w:rPr>
        <w:t>других</w:t>
      </w:r>
      <w:r w:rsidRPr="00526794">
        <w:rPr>
          <w:sz w:val="28"/>
          <w:szCs w:val="28"/>
        </w:rPr>
        <w:t xml:space="preserve"> странах. Какое влияние оказывает это явление на людей и как отражено в законе</w:t>
      </w:r>
      <w:r>
        <w:rPr>
          <w:sz w:val="28"/>
          <w:szCs w:val="28"/>
        </w:rPr>
        <w:t>.</w:t>
      </w:r>
      <w:r w:rsidRPr="00526794">
        <w:rPr>
          <w:sz w:val="28"/>
          <w:szCs w:val="28"/>
        </w:rPr>
        <w:t xml:space="preserve"> Каковы причины возникновения коррупции</w:t>
      </w:r>
      <w:r>
        <w:rPr>
          <w:sz w:val="28"/>
          <w:szCs w:val="28"/>
        </w:rPr>
        <w:t>.</w:t>
      </w:r>
      <w:r w:rsidRPr="00526794">
        <w:rPr>
          <w:sz w:val="28"/>
          <w:szCs w:val="28"/>
        </w:rPr>
        <w:t xml:space="preserve">   Какие </w:t>
      </w:r>
      <w:r>
        <w:rPr>
          <w:sz w:val="28"/>
          <w:szCs w:val="28"/>
        </w:rPr>
        <w:t xml:space="preserve">существуют </w:t>
      </w:r>
      <w:r w:rsidRPr="00526794">
        <w:rPr>
          <w:sz w:val="28"/>
          <w:szCs w:val="28"/>
        </w:rPr>
        <w:t>способы борьбы с коррупцией</w:t>
      </w:r>
      <w:r>
        <w:rPr>
          <w:sz w:val="28"/>
          <w:szCs w:val="28"/>
        </w:rPr>
        <w:t>, проведены диспуты, анонимное анкетирование, социологические опросы, выставки рисунков «Мы против коррупции».</w:t>
      </w:r>
    </w:p>
    <w:p w:rsidR="00CB7584" w:rsidRDefault="00CB7584" w:rsidP="00504A7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1C2734">
        <w:rPr>
          <w:sz w:val="28"/>
          <w:szCs w:val="28"/>
        </w:rPr>
        <w:t>Контроль за ходом реализации плана мероприятий п</w:t>
      </w:r>
      <w:r>
        <w:rPr>
          <w:sz w:val="28"/>
          <w:szCs w:val="28"/>
        </w:rPr>
        <w:t>о противодействию коррупции в общеобразовательных организациях</w:t>
      </w:r>
      <w:r w:rsidRPr="001C2734">
        <w:rPr>
          <w:sz w:val="28"/>
          <w:szCs w:val="28"/>
        </w:rPr>
        <w:t xml:space="preserve"> осуществляют администрации общеобразователь</w:t>
      </w:r>
      <w:r>
        <w:rPr>
          <w:sz w:val="28"/>
          <w:szCs w:val="28"/>
        </w:rPr>
        <w:t>ных организаций в лице директоров школ</w:t>
      </w:r>
      <w:r w:rsidRPr="001C2734">
        <w:rPr>
          <w:sz w:val="28"/>
          <w:szCs w:val="28"/>
        </w:rPr>
        <w:t xml:space="preserve">. </w:t>
      </w:r>
    </w:p>
    <w:p w:rsidR="00CB7584" w:rsidRPr="001C2734" w:rsidRDefault="00CB7584" w:rsidP="00812CC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Информации  отдельных </w:t>
      </w:r>
      <w:r w:rsidRPr="001C2734">
        <w:rPr>
          <w:sz w:val="28"/>
          <w:szCs w:val="28"/>
        </w:rPr>
        <w:t>общеобразователь</w:t>
      </w:r>
      <w:r>
        <w:rPr>
          <w:sz w:val="28"/>
          <w:szCs w:val="28"/>
        </w:rPr>
        <w:t>ных организаций и фотоматериалы приложены.</w:t>
      </w:r>
    </w:p>
    <w:p w:rsidR="00CB7584" w:rsidRPr="002E71C0" w:rsidRDefault="00CB7584" w:rsidP="002E71C0">
      <w:pPr>
        <w:jc w:val="both"/>
        <w:rPr>
          <w:sz w:val="28"/>
          <w:szCs w:val="28"/>
        </w:rPr>
      </w:pPr>
      <w:r w:rsidRPr="001C2734">
        <w:t xml:space="preserve">           </w:t>
      </w:r>
    </w:p>
    <w:p w:rsidR="00CB7584" w:rsidRDefault="00CB7584" w:rsidP="00050341">
      <w:pPr>
        <w:pStyle w:val="NoSpacing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МОУ «Безлепкинская основная общеобразовательная школа»</w:t>
      </w:r>
    </w:p>
    <w:p w:rsidR="00CB7584" w:rsidRDefault="00CB7584" w:rsidP="0005034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Информация</w:t>
      </w:r>
    </w:p>
    <w:p w:rsidR="00CB7584" w:rsidRDefault="00CB7584" w:rsidP="0048562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05.12.2018г.  с  обучающимися 1-7 классов проведена беседа «Что такое коррупция?» (ответственный Макаева В.В.), целью которой  было формирование  у детей гражданской позиции в отношении коррупции. Обучающиеся познакомились с понятием «коррупция», её причинами, последствиями, приняли активное участие в обсуждении вопросов, касающихся коррупции , и пришли к выводу, что надо жить честно  и творить добро.</w:t>
      </w:r>
    </w:p>
    <w:p w:rsidR="00CB7584" w:rsidRDefault="00CB7584" w:rsidP="00050341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F82803"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i1025" type="#_x0000_t75" alt="20181205_115226" style="width:468pt;height:278.25pt;visibility:visible">
            <v:imagedata r:id="rId4" o:title=""/>
          </v:shape>
        </w:pict>
      </w:r>
    </w:p>
    <w:p w:rsidR="00CB7584" w:rsidRDefault="00CB7584" w:rsidP="00050341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</w:t>
      </w:r>
    </w:p>
    <w:p w:rsidR="00CB7584" w:rsidRDefault="00CB7584" w:rsidP="00485621">
      <w:pPr>
        <w:jc w:val="both"/>
        <w:rPr>
          <w:noProof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  <w:t>06.12.2018г.  в 7- 9 классах проведен классный час «Противодействие коррупции» (ответственный Тененёв С.А.), в ходе которого с обучающимися обсуждались вопросы: что такое коррупция, уровень коррупции в России, причины , виды коррупции и негативнее воздействие на различные сферы жизни общества. Обучающиеся пришли к мнению, что коррупция ослабляет демократию и правопорядок, что ведёт к нарушениям прав человека, ухудшает качество жизни людей , способствует организованной преступности, терроризму и другим угрозам международной безопасности. В рамках классного часа был организован просмотр видеоролика о коррупции.</w:t>
      </w:r>
      <w:r w:rsidRPr="00485621">
        <w:rPr>
          <w:noProof/>
          <w:sz w:val="28"/>
          <w:szCs w:val="28"/>
        </w:rPr>
        <w:t xml:space="preserve"> </w:t>
      </w:r>
    </w:p>
    <w:p w:rsidR="00CB7584" w:rsidRDefault="00CB7584" w:rsidP="00485621">
      <w:pPr>
        <w:jc w:val="both"/>
        <w:rPr>
          <w:noProof/>
          <w:sz w:val="28"/>
          <w:szCs w:val="28"/>
        </w:rPr>
      </w:pPr>
    </w:p>
    <w:p w:rsidR="00CB7584" w:rsidRDefault="00CB7584" w:rsidP="00485621">
      <w:pPr>
        <w:jc w:val="both"/>
        <w:rPr>
          <w:sz w:val="28"/>
          <w:szCs w:val="28"/>
        </w:rPr>
      </w:pPr>
      <w:r w:rsidRPr="00F82803">
        <w:rPr>
          <w:noProof/>
          <w:sz w:val="28"/>
          <w:szCs w:val="28"/>
        </w:rPr>
        <w:pict>
          <v:shape id="Рисунок 2" o:spid="_x0000_i1026" type="#_x0000_t75" style="width:466.5pt;height:234pt;visibility:visible">
            <v:imagedata r:id="rId5" o:title=""/>
          </v:shape>
        </w:pict>
      </w:r>
    </w:p>
    <w:p w:rsidR="00CB7584" w:rsidRDefault="00CB7584" w:rsidP="00050341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</w:t>
      </w:r>
    </w:p>
    <w:p w:rsidR="00CB7584" w:rsidRDefault="00CB7584" w:rsidP="0048562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>
        <w:rPr>
          <w:sz w:val="28"/>
          <w:szCs w:val="28"/>
        </w:rPr>
        <w:tab/>
        <w:t>07.12.2018г.  был проведен конкурс рисунков по антикоррупционной тематике (ответственный Путивцева И.А.). В данном мероприятии приняли участие  обучающиеся 7-9 классов. Лучшие рисунки обучающихся были выставлены на стенде  «Мы против коррупции».</w:t>
      </w:r>
    </w:p>
    <w:p w:rsidR="00CB7584" w:rsidRDefault="00CB7584" w:rsidP="00050341">
      <w:pPr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F82803">
        <w:rPr>
          <w:noProof/>
          <w:sz w:val="28"/>
          <w:szCs w:val="28"/>
        </w:rPr>
        <w:pict>
          <v:shape id="Рисунок 1" o:spid="_x0000_i1027" type="#_x0000_t75" alt="20181207_114544" style="width:468pt;height:262.5pt;visibility:visible">
            <v:imagedata r:id="rId6" o:title=""/>
          </v:shape>
        </w:pict>
      </w:r>
      <w:r>
        <w:rPr>
          <w:sz w:val="28"/>
          <w:szCs w:val="28"/>
        </w:rPr>
        <w:t xml:space="preserve">                                      </w:t>
      </w:r>
    </w:p>
    <w:p w:rsidR="00CB7584" w:rsidRDefault="00CB7584" w:rsidP="00050341">
      <w:pPr>
        <w:rPr>
          <w:sz w:val="28"/>
          <w:szCs w:val="28"/>
        </w:rPr>
      </w:pPr>
    </w:p>
    <w:p w:rsidR="00CB7584" w:rsidRDefault="00CB7584" w:rsidP="0048562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08.12.2018г. среди обучающихся 7-9 классов (7человек) было проведено анкетирование по проблемам коррупции, в результате которого установлено, что учащиеся неравнодушны к проблеме коррупции в стране и уверены, что с ней необходимо бороться. Борьбу в данном направлении необходимо осуществлять во взаимодействии органов государственной власти, правоохранительных органов и общественности. Эффективность борьбы с коррупцией во многом зависит от уровня правосознания и просвещенности граждан, от воспитания у населения страны нетерпимости и осуждения к коррупционным проявлениям.</w:t>
      </w:r>
    </w:p>
    <w:p w:rsidR="00CB7584" w:rsidRDefault="00CB7584" w:rsidP="005B6A0C">
      <w:pPr>
        <w:pStyle w:val="NoSpacing"/>
        <w:jc w:val="both"/>
        <w:rPr>
          <w:b/>
          <w:sz w:val="28"/>
          <w:szCs w:val="28"/>
        </w:rPr>
      </w:pPr>
    </w:p>
    <w:p w:rsidR="00CB7584" w:rsidRDefault="00CB7584" w:rsidP="005B6A0C">
      <w:pPr>
        <w:pStyle w:val="NoSpacing"/>
        <w:jc w:val="both"/>
        <w:rPr>
          <w:b/>
          <w:sz w:val="28"/>
          <w:szCs w:val="28"/>
        </w:rPr>
      </w:pPr>
    </w:p>
    <w:p w:rsidR="00CB7584" w:rsidRDefault="00CB7584" w:rsidP="005B6A0C">
      <w:pPr>
        <w:pStyle w:val="NoSpacing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МОУ «Мантуровская средняя общеобразовательная школа»</w:t>
      </w:r>
    </w:p>
    <w:p w:rsidR="00CB7584" w:rsidRDefault="00CB7584" w:rsidP="005B6A0C">
      <w:pPr>
        <w:pStyle w:val="NoSpacing"/>
        <w:jc w:val="both"/>
        <w:rPr>
          <w:sz w:val="28"/>
          <w:szCs w:val="28"/>
        </w:rPr>
      </w:pPr>
    </w:p>
    <w:p w:rsidR="00CB7584" w:rsidRDefault="00CB7584" w:rsidP="00485621">
      <w:pPr>
        <w:pStyle w:val="NoSpacing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Муниципальном общеобразовательном учреждении «Мантуровская средняя общеобразовательная школа» была проведена неделя (с 3 по 8 декабря), посвященная  международному дню борьбы с коррупцией.</w:t>
      </w:r>
    </w:p>
    <w:p w:rsidR="00CB7584" w:rsidRDefault="00CB7584" w:rsidP="005B6A0C">
      <w:pPr>
        <w:rPr>
          <w:sz w:val="28"/>
          <w:szCs w:val="28"/>
        </w:rPr>
      </w:pPr>
      <w:r>
        <w:rPr>
          <w:sz w:val="28"/>
          <w:szCs w:val="28"/>
        </w:rPr>
        <w:t>Размещена на  стенде школы информация об ответственности граждан за дачу и получение взятки.</w:t>
      </w:r>
    </w:p>
    <w:p w:rsidR="00CB7584" w:rsidRDefault="00CB7584" w:rsidP="00485621">
      <w:pPr>
        <w:pStyle w:val="NoSpacing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течение недели классными руководителями 1-7 классов были проведены беседы с обучающимися по теме «Что такое коррупция?»</w:t>
      </w:r>
    </w:p>
    <w:p w:rsidR="00CB7584" w:rsidRDefault="00CB7584" w:rsidP="005B6A0C">
      <w:pPr>
        <w:pStyle w:val="NoSpacing"/>
        <w:jc w:val="both"/>
        <w:rPr>
          <w:sz w:val="28"/>
          <w:szCs w:val="28"/>
        </w:rPr>
      </w:pPr>
      <w:r>
        <w:rPr>
          <w:sz w:val="28"/>
          <w:szCs w:val="28"/>
        </w:rPr>
        <w:t>Ребята узнали об истории явления, имя которому - коррупция. О том, как пытались бороться с этим явлением в разное время, в разные эпохи на Руси и  в других странах. Какое влияние оказывает это явление на людей и как отражено в законе. Каковы причины возникновения коррупции.   Какие существуют способы борьбы с коррупцией.</w:t>
      </w:r>
    </w:p>
    <w:p w:rsidR="00CB7584" w:rsidRDefault="00CB7584" w:rsidP="005B6A0C">
      <w:pPr>
        <w:pStyle w:val="NoSpacing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>
        <w:rPr>
          <w:sz w:val="28"/>
          <w:szCs w:val="28"/>
        </w:rPr>
        <w:tab/>
        <w:t xml:space="preserve"> Дети сами приводили примеры коррупции, с которыми  пришлось встретиться их родителям.</w:t>
      </w:r>
      <w:r>
        <w:rPr>
          <w:sz w:val="28"/>
          <w:szCs w:val="28"/>
        </w:rPr>
        <w:br/>
        <w:t>Был сделан вывод о том, что борьба с коррупцией – это дело не только государства, но и всех граждан.</w:t>
      </w:r>
    </w:p>
    <w:p w:rsidR="00CB7584" w:rsidRDefault="00CB7584" w:rsidP="005B6A0C">
      <w:pPr>
        <w:pStyle w:val="NoSpacing"/>
        <w:jc w:val="both"/>
        <w:rPr>
          <w:sz w:val="28"/>
          <w:szCs w:val="28"/>
        </w:rPr>
      </w:pPr>
      <w:r>
        <w:rPr>
          <w:sz w:val="28"/>
          <w:szCs w:val="28"/>
        </w:rPr>
        <w:t>Почти все классные руководители использовали во время проведения классных часов рисунки, плакаты и мультимедийное оборудование.</w:t>
      </w:r>
    </w:p>
    <w:p w:rsidR="00CB7584" w:rsidRDefault="00CB7584" w:rsidP="005B6A0C">
      <w:pPr>
        <w:pStyle w:val="NoSpacing"/>
        <w:jc w:val="both"/>
        <w:rPr>
          <w:sz w:val="28"/>
          <w:szCs w:val="28"/>
        </w:rPr>
      </w:pPr>
    </w:p>
    <w:p w:rsidR="00CB7584" w:rsidRDefault="00CB7584" w:rsidP="005B6A0C">
      <w:pPr>
        <w:pStyle w:val="NoSpacing"/>
        <w:jc w:val="both"/>
        <w:rPr>
          <w:sz w:val="28"/>
          <w:szCs w:val="28"/>
        </w:rPr>
      </w:pPr>
    </w:p>
    <w:p w:rsidR="00CB7584" w:rsidRDefault="00CB7584" w:rsidP="005B6A0C">
      <w:pPr>
        <w:pStyle w:val="NoSpacing"/>
      </w:pPr>
      <w:r>
        <w:rPr>
          <w:noProof/>
        </w:rPr>
        <w:pict>
          <v:shape id="Рисунок 9" o:spid="_x0000_i1028" type="#_x0000_t75" alt="20181207_095812" style="width:444.75pt;height:235.5pt;visibility:visible">
            <v:imagedata r:id="rId7" o:title=""/>
          </v:shape>
        </w:pict>
      </w:r>
    </w:p>
    <w:p w:rsidR="00CB7584" w:rsidRDefault="00CB7584" w:rsidP="005B6A0C">
      <w:pPr>
        <w:pStyle w:val="NoSpacing"/>
      </w:pPr>
    </w:p>
    <w:p w:rsidR="00CB7584" w:rsidRDefault="00CB7584" w:rsidP="005B6A0C">
      <w:r>
        <w:rPr>
          <w:noProof/>
        </w:rPr>
        <w:pict>
          <v:shape id="Рисунок 8" o:spid="_x0000_i1029" type="#_x0000_t75" alt="загружено" style="width:402pt;height:243pt;visibility:visible">
            <v:imagedata r:id="rId8" o:title=""/>
          </v:shape>
        </w:pict>
      </w:r>
    </w:p>
    <w:p w:rsidR="00CB7584" w:rsidRDefault="00CB7584" w:rsidP="005B6A0C">
      <w:r>
        <w:rPr>
          <w:noProof/>
        </w:rPr>
        <w:pict>
          <v:shape id="Рисунок 7" o:spid="_x0000_i1030" type="#_x0000_t75" alt="4JZ_4hCEXug (1)" style="width:400.5pt;height:303pt;visibility:visible">
            <v:imagedata r:id="rId9" o:title=""/>
          </v:shape>
        </w:pict>
      </w:r>
    </w:p>
    <w:p w:rsidR="00CB7584" w:rsidRDefault="00CB7584" w:rsidP="00485621">
      <w:pPr>
        <w:ind w:firstLine="720"/>
        <w:rPr>
          <w:sz w:val="28"/>
          <w:szCs w:val="28"/>
        </w:rPr>
      </w:pPr>
    </w:p>
    <w:p w:rsidR="00CB7584" w:rsidRDefault="00CB7584" w:rsidP="0048562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Среди обучающихся  7- 11 классов проведён </w:t>
      </w:r>
      <w:r>
        <w:rPr>
          <w:b/>
          <w:sz w:val="28"/>
          <w:szCs w:val="28"/>
        </w:rPr>
        <w:t xml:space="preserve">социологический опрос «Что выберешь ты, если …? </w:t>
      </w:r>
      <w:r>
        <w:rPr>
          <w:b/>
          <w:sz w:val="28"/>
          <w:szCs w:val="28"/>
        </w:rPr>
        <w:br/>
      </w:r>
      <w:r>
        <w:rPr>
          <w:sz w:val="28"/>
          <w:szCs w:val="28"/>
        </w:rPr>
        <w:t>Цель опроса: определить морально-ценностное отношение опрашиваемых учащихся к проблеме коррупции.</w:t>
      </w:r>
    </w:p>
    <w:p w:rsidR="00CB7584" w:rsidRDefault="00CB7584" w:rsidP="00485621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>Количество участников опроса - 37 человек</w:t>
      </w:r>
      <w:r>
        <w:rPr>
          <w:b/>
          <w:sz w:val="28"/>
          <w:szCs w:val="28"/>
        </w:rPr>
        <w:t>.</w:t>
      </w:r>
    </w:p>
    <w:p w:rsidR="00CB7584" w:rsidRDefault="00CB7584" w:rsidP="0048562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Результаты социологического опроса позволяют сделать вывод, что  не все  учащиеся знают, что является коррупцией, как с ней бороться.</w:t>
      </w:r>
    </w:p>
    <w:p w:rsidR="00CB7584" w:rsidRDefault="00CB7584" w:rsidP="005B6A0C">
      <w:pPr>
        <w:rPr>
          <w:rFonts w:ascii="Calibri" w:hAnsi="Calibri"/>
          <w:sz w:val="22"/>
          <w:szCs w:val="22"/>
        </w:rPr>
      </w:pPr>
    </w:p>
    <w:p w:rsidR="00CB7584" w:rsidRDefault="00CB7584" w:rsidP="005B6A0C">
      <w:r>
        <w:rPr>
          <w:noProof/>
        </w:rPr>
        <w:pict>
          <v:shape id="Рисунок 6" o:spid="_x0000_i1031" type="#_x0000_t75" alt="IMG_20181203_090453" style="width:348pt;height:261pt;visibility:visible">
            <v:imagedata r:id="rId10" o:title=""/>
          </v:shape>
        </w:pict>
      </w:r>
    </w:p>
    <w:p w:rsidR="00CB7584" w:rsidRDefault="00CB7584" w:rsidP="005B6A0C">
      <w:pPr>
        <w:pStyle w:val="NoSpacing"/>
        <w:rPr>
          <w:sz w:val="28"/>
          <w:szCs w:val="28"/>
        </w:rPr>
      </w:pPr>
      <w:r>
        <w:rPr>
          <w:sz w:val="28"/>
          <w:szCs w:val="28"/>
        </w:rPr>
        <w:t>Классные  руководители 8-11 классов провели классные часы по теме «Противодействие коррупции».</w:t>
      </w:r>
    </w:p>
    <w:p w:rsidR="00CB7584" w:rsidRDefault="00CB7584" w:rsidP="005B6A0C">
      <w:pPr>
        <w:pStyle w:val="NoSpacing"/>
      </w:pPr>
    </w:p>
    <w:p w:rsidR="00CB7584" w:rsidRDefault="00CB7584" w:rsidP="005B6A0C"/>
    <w:p w:rsidR="00CB7584" w:rsidRDefault="00CB7584" w:rsidP="005B6A0C">
      <w:r>
        <w:rPr>
          <w:noProof/>
        </w:rPr>
        <w:pict>
          <v:shape id="Рисунок 5" o:spid="_x0000_i1032" type="#_x0000_t75" alt="IMG-20181201-WA0013" style="width:363pt;height:272.25pt;visibility:visible">
            <v:imagedata r:id="rId11" o:title=""/>
          </v:shape>
        </w:pict>
      </w:r>
    </w:p>
    <w:p w:rsidR="00CB7584" w:rsidRDefault="00CB7584" w:rsidP="005B6A0C">
      <w:pPr>
        <w:pStyle w:val="NoSpacing"/>
      </w:pPr>
    </w:p>
    <w:p w:rsidR="00CB7584" w:rsidRDefault="00CB7584" w:rsidP="005B6A0C">
      <w:pPr>
        <w:pStyle w:val="NoSpacing"/>
        <w:rPr>
          <w:sz w:val="28"/>
          <w:szCs w:val="28"/>
        </w:rPr>
      </w:pPr>
      <w:r>
        <w:rPr>
          <w:sz w:val="28"/>
          <w:szCs w:val="28"/>
        </w:rPr>
        <w:t>Школьники 8- 11 классов приняли участие в школьном конкурсе рисунков «Мы против коррупции».</w:t>
      </w:r>
    </w:p>
    <w:p w:rsidR="00CB7584" w:rsidRDefault="00CB7584" w:rsidP="005B6A0C">
      <w:pPr>
        <w:pStyle w:val="NoSpacing"/>
      </w:pPr>
    </w:p>
    <w:p w:rsidR="00CB7584" w:rsidRDefault="00CB7584" w:rsidP="005B6A0C">
      <w:pPr>
        <w:pStyle w:val="NoSpacing"/>
      </w:pPr>
    </w:p>
    <w:p w:rsidR="00CB7584" w:rsidRDefault="00CB7584" w:rsidP="005B6A0C">
      <w:r>
        <w:rPr>
          <w:noProof/>
        </w:rPr>
        <w:pict>
          <v:shape id="Рисунок 4" o:spid="_x0000_i1033" type="#_x0000_t75" alt="20181207_103112" style="width:372pt;height:279pt;visibility:visible">
            <v:imagedata r:id="rId12" o:title=""/>
          </v:shape>
        </w:pict>
      </w:r>
    </w:p>
    <w:p w:rsidR="00CB7584" w:rsidRDefault="00CB7584" w:rsidP="00B75F42">
      <w:pPr>
        <w:rPr>
          <w:b/>
          <w:sz w:val="28"/>
          <w:szCs w:val="28"/>
        </w:rPr>
      </w:pPr>
    </w:p>
    <w:p w:rsidR="00CB7584" w:rsidRDefault="00CB7584" w:rsidP="00B75F42">
      <w:pPr>
        <w:rPr>
          <w:b/>
          <w:sz w:val="28"/>
          <w:szCs w:val="28"/>
        </w:rPr>
      </w:pPr>
    </w:p>
    <w:p w:rsidR="00CB7584" w:rsidRDefault="00CB7584" w:rsidP="00485621">
      <w:pPr>
        <w:jc w:val="center"/>
        <w:rPr>
          <w:b/>
          <w:sz w:val="28"/>
          <w:szCs w:val="28"/>
        </w:rPr>
      </w:pPr>
      <w:r w:rsidRPr="00B75F42">
        <w:rPr>
          <w:b/>
          <w:sz w:val="28"/>
          <w:szCs w:val="28"/>
        </w:rPr>
        <w:t>МОУ  «Репецкая средняя общеобразовательная школа»</w:t>
      </w:r>
    </w:p>
    <w:p w:rsidR="00CB7584" w:rsidRPr="00B75F42" w:rsidRDefault="00CB7584" w:rsidP="0048562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Результаты анкетирования школьников «Мое отношение к проблеме коррупции»</w:t>
      </w:r>
    </w:p>
    <w:p w:rsidR="00CB7584" w:rsidRDefault="00CB7584" w:rsidP="00B75F42">
      <w:pPr>
        <w:rPr>
          <w:sz w:val="28"/>
          <w:szCs w:val="28"/>
        </w:rPr>
      </w:pPr>
      <w:r>
        <w:rPr>
          <w:sz w:val="28"/>
          <w:szCs w:val="28"/>
        </w:rPr>
        <w:t>07.12.2018 г.  старшей вожатой Колесниковой О.В. было проведено анкетирование в 8-11 х классах по теме: «Мое отношение к коррупции»</w:t>
      </w:r>
      <w:r>
        <w:rPr>
          <w:sz w:val="28"/>
          <w:szCs w:val="28"/>
        </w:rPr>
        <w:tab/>
        <w:t xml:space="preserve">Анкетирование проводилось с целью изучения отношения школьников к проблеме коррупции. В опросе приняло участие 18 человек.        </w:t>
      </w:r>
    </w:p>
    <w:p w:rsidR="00CB7584" w:rsidRDefault="00CB7584" w:rsidP="0048562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ходе анкетирование выяснилось, на вопрос «Что такое коррупция?» 80% детей считают, что коррупция – это взятничество,  остальные  - использование должностного положения в личных, корыстных целях и один человек ответил, что это вымогательство.</w:t>
      </w:r>
    </w:p>
    <w:p w:rsidR="00CB7584" w:rsidRDefault="00CB7584" w:rsidP="00485621">
      <w:pPr>
        <w:jc w:val="both"/>
        <w:rPr>
          <w:sz w:val="28"/>
          <w:szCs w:val="28"/>
        </w:rPr>
      </w:pPr>
      <w:r>
        <w:rPr>
          <w:sz w:val="28"/>
          <w:szCs w:val="28"/>
        </w:rPr>
        <w:t>Большинство школьников (82%) считают, что существует в нашем обществе факты, явления коррупции, взятничества. 16% - ответили редко и 2% считают что очень редко существует в нашем обществе факты о коррупции.</w:t>
      </w:r>
    </w:p>
    <w:p w:rsidR="00CB7584" w:rsidRDefault="00CB7584" w:rsidP="00485621">
      <w:pPr>
        <w:rPr>
          <w:sz w:val="28"/>
          <w:szCs w:val="28"/>
        </w:rPr>
      </w:pPr>
      <w:r>
        <w:rPr>
          <w:sz w:val="28"/>
          <w:szCs w:val="28"/>
        </w:rPr>
        <w:t xml:space="preserve">         45% школьников считают, что за последние 3-4 года уровень коррупции в стране изменился: коррупции стало намного больше; 36% - на том же уровне остался; 20% - ответили, что коррпуции стало намного меньше.</w:t>
      </w:r>
    </w:p>
    <w:p w:rsidR="00CB7584" w:rsidRDefault="00CB7584" w:rsidP="0048562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Самым коррумпированными представителями профессий 95% опрошенных считают сотрудников ГАИ (ГИБДД). На втором месте сотрудники таможенных органов и учреждений исполнения наказания. 10% ответили, что наиболее коррумпированными являются чиновники и судьи, 3 человека ответили – преподаватели ВУЗов.</w:t>
      </w:r>
    </w:p>
    <w:p w:rsidR="00CB7584" w:rsidRDefault="00CB7584" w:rsidP="0048562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90% опрошенных ответили, что им или членам семьи приходилось попадать в коррупционную ситуацию независимо от  того, давали они Взятку или нет, 10% с этим не сталкивались.</w:t>
      </w:r>
    </w:p>
    <w:p w:rsidR="00CB7584" w:rsidRDefault="00CB7584" w:rsidP="0048562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По мнению опрошенных 30% считают, что если бы они попали в коррупционную ситуацию, то обошлись бы без взятки, 70% ответили, что взятку бы дали.</w:t>
      </w:r>
    </w:p>
    <w:p w:rsidR="00CB7584" w:rsidRDefault="00CB7584" w:rsidP="00485621">
      <w:pPr>
        <w:rPr>
          <w:sz w:val="28"/>
          <w:szCs w:val="28"/>
        </w:rPr>
      </w:pPr>
      <w:r>
        <w:rPr>
          <w:sz w:val="28"/>
          <w:szCs w:val="28"/>
        </w:rPr>
        <w:t xml:space="preserve">       По результатам опроса, 50% детей не согласились дать взятку должностному лицу из за того, что они принципиально не дают взятки, 25% ответили – взятка им «не по карману», 25% - испугались бы уголовной ответственности.</w:t>
      </w:r>
    </w:p>
    <w:p w:rsidR="00CB7584" w:rsidRDefault="00CB7584" w:rsidP="00485621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«При решении какой проблемы или в какой ситуации опрошенные все-таки могли бы дать взятку?». На этот вопрос большинство детей 60% ответили, дали бы взятку при поступлении в ВУЗы, 40% не ответил на этот вопрос.</w:t>
      </w:r>
    </w:p>
    <w:p w:rsidR="00CB7584" w:rsidRDefault="00CB7584" w:rsidP="0048562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70% опрошенных детей считают, что причина коррупции в недостаточном строгом контроле за действиями чиновников, их доходами и расходами, 15% - считают в несовершенстве судебной системы, 15% - неадекватность наказания за факты коррупции.</w:t>
      </w:r>
    </w:p>
    <w:p w:rsidR="00CB7584" w:rsidRDefault="00CB7584" w:rsidP="00485621">
      <w:pPr>
        <w:rPr>
          <w:sz w:val="28"/>
          <w:szCs w:val="28"/>
        </w:rPr>
      </w:pPr>
      <w:r>
        <w:rPr>
          <w:sz w:val="28"/>
          <w:szCs w:val="28"/>
        </w:rPr>
        <w:t xml:space="preserve">       55% школьников видят информацию об антикоррупционных мероприятиях в СМИ, 45% - не видели.</w:t>
      </w:r>
    </w:p>
    <w:p w:rsidR="00CB7584" w:rsidRDefault="00CB7584" w:rsidP="00485621">
      <w:pPr>
        <w:ind w:firstLine="720"/>
        <w:rPr>
          <w:sz w:val="28"/>
          <w:szCs w:val="28"/>
        </w:rPr>
      </w:pPr>
      <w:r>
        <w:rPr>
          <w:sz w:val="28"/>
          <w:szCs w:val="28"/>
        </w:rPr>
        <w:t>Результаты анкетирования показывают, что школьники неравнодушны к проблеме коррупции в стране, они уверены, что  с ней необходимо бороться.</w:t>
      </w:r>
    </w:p>
    <w:p w:rsidR="00CB7584" w:rsidRPr="004A0465" w:rsidRDefault="00CB7584" w:rsidP="004A0465">
      <w:pPr>
        <w:pStyle w:val="NormalWeb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4A0465">
        <w:rPr>
          <w:b/>
          <w:bCs/>
          <w:sz w:val="28"/>
          <w:szCs w:val="28"/>
        </w:rPr>
        <w:t>МОУ «Свинецкая основная общеобразовательная школа»</w:t>
      </w:r>
    </w:p>
    <w:p w:rsidR="00CB7584" w:rsidRDefault="00CB7584" w:rsidP="004A0465">
      <w:pPr>
        <w:pStyle w:val="NormalWeb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:rsidR="00CB7584" w:rsidRDefault="00CB7584" w:rsidP="00485621">
      <w:pPr>
        <w:pStyle w:val="NormalWeb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1,3,4 классах классные руководители организовали выставку рисунков «Что такое хорошо, и что такое плохо?». Стародубцева Л.Н. и Титова Т.В.</w:t>
      </w:r>
    </w:p>
    <w:p w:rsidR="00CB7584" w:rsidRDefault="00CB7584" w:rsidP="00485621">
      <w:pPr>
        <w:pStyle w:val="NormalWeb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 5-6 классах провели классный час «Противодействие коррупции и антикоррупционная политика». </w:t>
      </w:r>
    </w:p>
    <w:p w:rsidR="00CB7584" w:rsidRDefault="00CB7584" w:rsidP="00485621">
      <w:pPr>
        <w:pStyle w:val="NormalWeb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Цель: просвещение, пропаганда и формирование у обучающихся антикоррупционного мировоззрения. В начале классного часа учащиеся посмотрели видеоролик «Коррупция в обществе». Далее учащиеся отвечали на поставленные вопросы: Что такое взятка? Чем отличается взятка от подарка? Что такое коррупция в вашем понимании? Из каких источников вы знаете о коррупции? </w:t>
      </w:r>
    </w:p>
    <w:p w:rsidR="00CB7584" w:rsidRDefault="00CB7584" w:rsidP="00485621">
      <w:pPr>
        <w:pStyle w:val="NormalWeb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Гудова Т.А. раскрыла значение слова «коррупция», «антикоррупционная пропаганда»  и ознакомила учащихся с видами коррупции и задачами антикоррупционной политики. В ходе классного часа учащиеся разыгрывали ситуации, предложенные учителем, и пришли к выводу: коррупция – это улица с двухсторонним движением. Если есть те, кто берёт, то обязательно есть те, кто даёт. Бороться необходимо во всех направлениях. </w:t>
      </w:r>
    </w:p>
    <w:p w:rsidR="00CB7584" w:rsidRDefault="00CB7584" w:rsidP="00485621">
      <w:pPr>
        <w:pStyle w:val="NormalWeb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7,9 классах учитель обществознания Муханова Т.П. провела анкетирование на тему «Коррупция». В анкетировании участвовало 5 человек. Анкета содержала 10 вопросов. На вопрос «Что такое коррупция?» учащиеся ответили, что это «взяточничество», «использование должностным лицом своего положения». Все учащиеся узнают о фактах коррупции из СМИ. На вопрос «известны ли факты коррупции в нашей школе?» все учащиеся ответили «нет». Все опрошенные были едины в ответе на то, что коррупции надо противодействовать, но большинство не знают каким образом. По мнению ребят, надо ужесточить наказание. </w:t>
      </w:r>
    </w:p>
    <w:p w:rsidR="00CB7584" w:rsidRDefault="00CB7584" w:rsidP="00485621">
      <w:pPr>
        <w:pStyle w:val="NormalWeb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7,9 классах Тонких Е.И. провела классный час «Коррупция – зло государства». </w:t>
      </w:r>
    </w:p>
    <w:p w:rsidR="00CB7584" w:rsidRDefault="00CB7584" w:rsidP="004A0465">
      <w:pPr>
        <w:pStyle w:val="NormalWeb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Цель: воспитывать у учащихся правовую грамотность, честность. Мероприятие началось со вступительной беседы учителя о вреде коррупции. Далее выступили учащиеся с докладами «О борьбе с коррупцией», «Партийный контроль», «Коррупция в цифрах и лицах», «Влияние коррупции на экономику и общество в России. </w:t>
      </w:r>
    </w:p>
    <w:p w:rsidR="00CB7584" w:rsidRDefault="00CB7584" w:rsidP="00485621">
      <w:pPr>
        <w:pStyle w:val="NormalWeb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ходе мероприятия были проведены игры: «На золотом крыльце сидели..», «Открытая трибуна», где участники высказывали своё мнение о коррупции, о путях решения данной проблемы. В завершении учащиеся пришли к выводу: </w:t>
      </w:r>
    </w:p>
    <w:p w:rsidR="00CB7584" w:rsidRDefault="00CB7584" w:rsidP="00485621">
      <w:pPr>
        <w:pStyle w:val="NormalWeb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     Коррупция – это «ветряные мельницы», но с ней можно бороться сообща. </w:t>
      </w:r>
    </w:p>
    <w:p w:rsidR="00CB7584" w:rsidRDefault="00CB7584" w:rsidP="00485621">
      <w:pPr>
        <w:pStyle w:val="NormalWeb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     Надо занимать активную жизненную позицию, прикладывать все свои силы для того, чтобы сузить пространство для проявления коррупции. </w:t>
      </w:r>
    </w:p>
    <w:p w:rsidR="00CB7584" w:rsidRDefault="00CB7584" w:rsidP="00485621">
      <w:pPr>
        <w:pStyle w:val="NormalWeb"/>
        <w:shd w:val="clear" w:color="auto" w:fill="FFFFFF"/>
        <w:spacing w:before="0" w:beforeAutospacing="0" w:after="0" w:afterAutospacing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     Необходимо начать с самого себя. Решать все проблемы честным путём. </w:t>
      </w:r>
    </w:p>
    <w:p w:rsidR="00CB7584" w:rsidRDefault="00CB7584" w:rsidP="004A0465">
      <w:pPr>
        <w:pStyle w:val="NormalWeb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CB7584" w:rsidRDefault="00CB7584" w:rsidP="004A0465">
      <w:pPr>
        <w:pStyle w:val="NormalWeb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CB7584" w:rsidRDefault="00CB7584" w:rsidP="004A0465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3C4046"/>
          <w:sz w:val="30"/>
          <w:szCs w:val="30"/>
        </w:rPr>
      </w:pPr>
      <w:r w:rsidRPr="00F82803">
        <w:rPr>
          <w:rFonts w:ascii="Arial" w:hAnsi="Arial" w:cs="Arial"/>
          <w:noProof/>
          <w:color w:val="3C4046"/>
          <w:sz w:val="30"/>
          <w:szCs w:val="30"/>
        </w:rPr>
        <w:pict>
          <v:shape id="Рисунок 10" o:spid="_x0000_i1034" type="#_x0000_t75" alt="20181207_115457" style="width:468pt;height:231.75pt;visibility:visible">
            <v:imagedata r:id="rId13" o:title=""/>
          </v:shape>
        </w:pict>
      </w:r>
    </w:p>
    <w:p w:rsidR="00CB7584" w:rsidRDefault="00CB7584" w:rsidP="004A0465">
      <w:pPr>
        <w:pStyle w:val="NormalWeb"/>
        <w:shd w:val="clear" w:color="auto" w:fill="FFFFFF"/>
        <w:spacing w:before="0" w:beforeAutospacing="0" w:after="0" w:afterAutospacing="0"/>
        <w:jc w:val="center"/>
        <w:rPr>
          <w:color w:val="3C4046"/>
        </w:rPr>
      </w:pPr>
      <w:r>
        <w:rPr>
          <w:color w:val="3C4046"/>
        </w:rPr>
        <w:t xml:space="preserve"> </w:t>
      </w:r>
    </w:p>
    <w:p w:rsidR="00CB7584" w:rsidRPr="008D6E10" w:rsidRDefault="00CB7584" w:rsidP="008D6E10">
      <w:pPr>
        <w:jc w:val="center"/>
        <w:rPr>
          <w:b/>
          <w:sz w:val="28"/>
          <w:szCs w:val="28"/>
        </w:rPr>
      </w:pPr>
      <w:r w:rsidRPr="008D6E10">
        <w:rPr>
          <w:b/>
          <w:sz w:val="28"/>
          <w:szCs w:val="28"/>
        </w:rPr>
        <w:t>МОУ «Пузачинская СОШ»</w:t>
      </w:r>
    </w:p>
    <w:p w:rsidR="00CB7584" w:rsidRPr="008D6E10" w:rsidRDefault="00CB7584" w:rsidP="008D6E10">
      <w:pPr>
        <w:rPr>
          <w:sz w:val="28"/>
          <w:szCs w:val="28"/>
        </w:rPr>
      </w:pPr>
      <w:r w:rsidRPr="008D6E10">
        <w:rPr>
          <w:sz w:val="28"/>
          <w:szCs w:val="28"/>
        </w:rPr>
        <w:t>1. В 1-7 классах проведены беседы с обучающимися «Что такое коррупция?»</w:t>
      </w:r>
    </w:p>
    <w:p w:rsidR="00CB7584" w:rsidRPr="008D6E10" w:rsidRDefault="00CB7584" w:rsidP="008D6E10">
      <w:pPr>
        <w:rPr>
          <w:sz w:val="28"/>
          <w:szCs w:val="28"/>
        </w:rPr>
      </w:pPr>
    </w:p>
    <w:p w:rsidR="00CB7584" w:rsidRPr="008D6E10" w:rsidRDefault="00CB7584" w:rsidP="008D6E10">
      <w:pPr>
        <w:rPr>
          <w:sz w:val="28"/>
          <w:szCs w:val="28"/>
        </w:rPr>
      </w:pPr>
      <w:r w:rsidRPr="008D6E10">
        <w:rPr>
          <w:sz w:val="28"/>
          <w:szCs w:val="28"/>
        </w:rPr>
        <w:t>2. В 8-11 классах проведены классные часы «Противодействие коррупции».</w:t>
      </w:r>
    </w:p>
    <w:p w:rsidR="00CB7584" w:rsidRPr="008D6E10" w:rsidRDefault="00CB7584" w:rsidP="008D6E10">
      <w:pPr>
        <w:rPr>
          <w:sz w:val="28"/>
          <w:szCs w:val="28"/>
        </w:rPr>
      </w:pPr>
    </w:p>
    <w:p w:rsidR="00CB7584" w:rsidRPr="008D6E10" w:rsidRDefault="00CB7584" w:rsidP="008D6E10">
      <w:pPr>
        <w:rPr>
          <w:sz w:val="28"/>
          <w:szCs w:val="28"/>
        </w:rPr>
      </w:pPr>
      <w:r w:rsidRPr="008D6E10">
        <w:rPr>
          <w:sz w:val="28"/>
          <w:szCs w:val="28"/>
        </w:rPr>
        <w:t>3. Анкетирование</w:t>
      </w:r>
    </w:p>
    <w:p w:rsidR="00CB7584" w:rsidRDefault="00CB7584" w:rsidP="00485621">
      <w:pPr>
        <w:ind w:firstLine="720"/>
        <w:rPr>
          <w:sz w:val="28"/>
          <w:szCs w:val="28"/>
        </w:rPr>
      </w:pPr>
    </w:p>
    <w:p w:rsidR="00CB7584" w:rsidRPr="008D6E10" w:rsidRDefault="00CB7584" w:rsidP="00485621">
      <w:pPr>
        <w:ind w:firstLine="720"/>
        <w:rPr>
          <w:color w:val="000000"/>
          <w:sz w:val="28"/>
          <w:szCs w:val="28"/>
          <w:lang w:eastAsia="en-US"/>
        </w:rPr>
      </w:pPr>
      <w:r w:rsidRPr="00002948">
        <w:rPr>
          <w:b/>
          <w:sz w:val="28"/>
          <w:szCs w:val="28"/>
        </w:rPr>
        <w:t>Вывод:</w:t>
      </w:r>
      <w:r w:rsidRPr="008D6E10">
        <w:rPr>
          <w:sz w:val="28"/>
          <w:szCs w:val="28"/>
        </w:rPr>
        <w:t xml:space="preserve"> обучающиеся считают, что коррупция – это серьёзная проблема, участие общества в борьбе с коррупцией необходимо.</w:t>
      </w:r>
    </w:p>
    <w:p w:rsidR="00CB7584" w:rsidRPr="008D6E10" w:rsidRDefault="00CB7584" w:rsidP="008D6E10">
      <w:pPr>
        <w:rPr>
          <w:sz w:val="28"/>
          <w:szCs w:val="28"/>
        </w:rPr>
      </w:pPr>
    </w:p>
    <w:p w:rsidR="00CB7584" w:rsidRPr="00A43201" w:rsidRDefault="00CB7584" w:rsidP="00A43201">
      <w:pPr>
        <w:jc w:val="both"/>
        <w:rPr>
          <w:rStyle w:val="Emphasis"/>
          <w:rFonts w:cs="Arial"/>
          <w:i w:val="0"/>
          <w:sz w:val="28"/>
          <w:szCs w:val="28"/>
        </w:rPr>
      </w:pPr>
    </w:p>
    <w:p w:rsidR="00CB7584" w:rsidRDefault="00CB7584" w:rsidP="00A43201">
      <w:pPr>
        <w:ind w:firstLine="709"/>
        <w:jc w:val="both"/>
        <w:rPr>
          <w:rStyle w:val="Emphasis"/>
          <w:rFonts w:cs="Arial"/>
          <w:i w:val="0"/>
          <w:sz w:val="28"/>
          <w:szCs w:val="28"/>
        </w:rPr>
      </w:pPr>
    </w:p>
    <w:p w:rsidR="00CB7584" w:rsidRDefault="00CB7584" w:rsidP="00A43201">
      <w:pPr>
        <w:ind w:firstLine="709"/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A43201">
      <w:pPr>
        <w:ind w:firstLine="709"/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A43201">
      <w:pPr>
        <w:ind w:firstLine="709"/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002948">
      <w:pPr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002948">
      <w:pPr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002948">
      <w:pPr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002948">
      <w:pPr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002948">
      <w:pPr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002948">
      <w:pPr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002948">
      <w:pPr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002948">
      <w:pPr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002948">
      <w:pPr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Default="00CB7584" w:rsidP="00002948">
      <w:pPr>
        <w:jc w:val="both"/>
        <w:rPr>
          <w:rStyle w:val="Emphasis"/>
          <w:rFonts w:cs="Arial"/>
          <w:b/>
          <w:i w:val="0"/>
          <w:sz w:val="28"/>
          <w:szCs w:val="28"/>
        </w:rPr>
      </w:pPr>
    </w:p>
    <w:p w:rsidR="00CB7584" w:rsidRPr="00002948" w:rsidRDefault="00CB7584" w:rsidP="00A43201">
      <w:pPr>
        <w:ind w:firstLine="709"/>
        <w:jc w:val="both"/>
        <w:rPr>
          <w:b/>
          <w:sz w:val="28"/>
          <w:szCs w:val="28"/>
        </w:rPr>
      </w:pPr>
      <w:r>
        <w:rPr>
          <w:rStyle w:val="Emphasis"/>
          <w:rFonts w:cs="Arial"/>
          <w:b/>
          <w:i w:val="0"/>
          <w:sz w:val="28"/>
          <w:szCs w:val="28"/>
        </w:rPr>
        <w:t>Муниципальное казенное учреждение культуры «</w:t>
      </w:r>
      <w:r w:rsidRPr="00002948">
        <w:rPr>
          <w:rStyle w:val="Emphasis"/>
          <w:rFonts w:cs="Arial"/>
          <w:b/>
          <w:i w:val="0"/>
          <w:sz w:val="28"/>
          <w:szCs w:val="28"/>
        </w:rPr>
        <w:t>Межпоселенческ</w:t>
      </w:r>
      <w:r>
        <w:rPr>
          <w:rStyle w:val="Emphasis"/>
          <w:rFonts w:cs="Arial"/>
          <w:b/>
          <w:i w:val="0"/>
          <w:sz w:val="28"/>
          <w:szCs w:val="28"/>
        </w:rPr>
        <w:t>ая</w:t>
      </w:r>
      <w:r w:rsidRPr="00002948">
        <w:rPr>
          <w:rStyle w:val="Emphasis"/>
          <w:rFonts w:cs="Arial"/>
          <w:b/>
          <w:i w:val="0"/>
          <w:sz w:val="28"/>
          <w:szCs w:val="28"/>
        </w:rPr>
        <w:t xml:space="preserve"> библиотек</w:t>
      </w:r>
      <w:r>
        <w:rPr>
          <w:rStyle w:val="Emphasis"/>
          <w:rFonts w:cs="Arial"/>
          <w:b/>
          <w:i w:val="0"/>
          <w:sz w:val="28"/>
          <w:szCs w:val="28"/>
        </w:rPr>
        <w:t>а» Мантуровского района Курской области:</w:t>
      </w:r>
      <w:r w:rsidRPr="00002948">
        <w:rPr>
          <w:rStyle w:val="Emphasis"/>
          <w:rFonts w:cs="Arial"/>
          <w:b/>
          <w:i w:val="0"/>
          <w:sz w:val="28"/>
          <w:szCs w:val="28"/>
        </w:rPr>
        <w:t xml:space="preserve"> </w:t>
      </w:r>
    </w:p>
    <w:p w:rsidR="00CB7584" w:rsidRPr="00A43201" w:rsidRDefault="00CB7584" w:rsidP="00A43201">
      <w:pPr>
        <w:jc w:val="both"/>
        <w:rPr>
          <w:sz w:val="28"/>
          <w:szCs w:val="28"/>
        </w:rPr>
      </w:pPr>
      <w:r w:rsidRPr="00A43201">
        <w:rPr>
          <w:rStyle w:val="Emphasis"/>
          <w:rFonts w:cs="Arial"/>
          <w:i w:val="0"/>
          <w:sz w:val="28"/>
          <w:szCs w:val="28"/>
        </w:rPr>
        <w:t xml:space="preserve">  </w:t>
      </w:r>
      <w:r>
        <w:rPr>
          <w:rStyle w:val="Emphasis"/>
          <w:rFonts w:cs="Arial"/>
          <w:i w:val="0"/>
          <w:sz w:val="28"/>
          <w:szCs w:val="28"/>
        </w:rPr>
        <w:t>П</w:t>
      </w:r>
      <w:r w:rsidRPr="00A43201">
        <w:rPr>
          <w:rStyle w:val="Emphasis"/>
          <w:rFonts w:cs="Arial"/>
          <w:i w:val="0"/>
          <w:sz w:val="28"/>
          <w:szCs w:val="28"/>
        </w:rPr>
        <w:t>роведена  беседа «Скажи коррупции: «НЕТ!»;</w:t>
      </w:r>
    </w:p>
    <w:p w:rsidR="00CB7584" w:rsidRPr="00A43201" w:rsidRDefault="00CB7584" w:rsidP="00A43201">
      <w:pPr>
        <w:jc w:val="both"/>
        <w:rPr>
          <w:sz w:val="28"/>
          <w:szCs w:val="28"/>
        </w:rPr>
      </w:pPr>
      <w:r w:rsidRPr="00A43201">
        <w:rPr>
          <w:rStyle w:val="Emphasis"/>
          <w:rFonts w:cs="Arial"/>
          <w:i w:val="0"/>
          <w:sz w:val="28"/>
          <w:szCs w:val="28"/>
        </w:rPr>
        <w:t xml:space="preserve">    проведено  анкетирование  среди старшеклассников  Мантуровской средней школы  «Вместе против коррупции». В анкетировании участвовали 25 чел. </w:t>
      </w:r>
    </w:p>
    <w:p w:rsidR="00CB7584" w:rsidRPr="00A43201" w:rsidRDefault="00CB7584" w:rsidP="00A43201">
      <w:pPr>
        <w:jc w:val="both"/>
        <w:rPr>
          <w:rStyle w:val="Emphasis"/>
          <w:rFonts w:cs="Arial"/>
          <w:i w:val="0"/>
          <w:sz w:val="28"/>
          <w:szCs w:val="28"/>
        </w:rPr>
      </w:pPr>
    </w:p>
    <w:p w:rsidR="00CB7584" w:rsidRPr="00A43201" w:rsidRDefault="00CB7584" w:rsidP="00A43201">
      <w:pPr>
        <w:jc w:val="both"/>
        <w:rPr>
          <w:rStyle w:val="Emphasis"/>
          <w:rFonts w:cs="Arial"/>
          <w:i w:val="0"/>
          <w:sz w:val="28"/>
          <w:szCs w:val="28"/>
        </w:rPr>
      </w:pPr>
    </w:p>
    <w:p w:rsidR="00CB7584" w:rsidRPr="005163A0" w:rsidRDefault="00CB7584" w:rsidP="00A43201">
      <w:pPr>
        <w:jc w:val="both"/>
        <w:rPr>
          <w:rStyle w:val="Emphasis"/>
          <w:rFonts w:cs="Arial"/>
          <w:i w:val="0"/>
        </w:rPr>
      </w:pPr>
      <w:r>
        <w:rPr>
          <w:rStyle w:val="Emphasis"/>
          <w:rFonts w:cs="Arial"/>
          <w:i w:val="0"/>
        </w:rPr>
        <w:t xml:space="preserve">                         </w:t>
      </w:r>
      <w:r w:rsidRPr="00F82803">
        <w:rPr>
          <w:rStyle w:val="Emphasis"/>
          <w:iCs w:val="0"/>
          <w:sz w:val="28"/>
          <w:szCs w:val="28"/>
        </w:rPr>
        <w:pict>
          <v:shape id="_x0000_i1035" type="#_x0000_t75" style="width:295.5pt;height:204.75pt;mso-position-horizontal-relative:char;mso-position-vertical-relative:line">
            <v:imagedata r:id="rId14" o:title=""/>
          </v:shape>
        </w:pict>
      </w:r>
    </w:p>
    <w:p w:rsidR="00CB7584" w:rsidRDefault="00CB7584" w:rsidP="00A43201">
      <w:pPr>
        <w:jc w:val="both"/>
        <w:rPr>
          <w:rStyle w:val="Emphasis"/>
          <w:rFonts w:cs="Arial"/>
          <w:i w:val="0"/>
        </w:rPr>
      </w:pPr>
    </w:p>
    <w:p w:rsidR="00CB7584" w:rsidRDefault="00CB7584" w:rsidP="00A43201">
      <w:pPr>
        <w:jc w:val="both"/>
        <w:rPr>
          <w:rStyle w:val="Emphasis"/>
          <w:rFonts w:cs="Arial"/>
          <w:i w:val="0"/>
        </w:rPr>
      </w:pPr>
    </w:p>
    <w:p w:rsidR="00CB7584" w:rsidRPr="00A43201" w:rsidRDefault="00CB7584" w:rsidP="00A43201">
      <w:pPr>
        <w:ind w:firstLine="709"/>
        <w:jc w:val="both"/>
        <w:rPr>
          <w:rStyle w:val="Emphasis"/>
          <w:rFonts w:cs="Arial"/>
          <w:i w:val="0"/>
          <w:sz w:val="28"/>
          <w:szCs w:val="28"/>
        </w:rPr>
      </w:pPr>
      <w:r w:rsidRPr="00A43201">
        <w:rPr>
          <w:rStyle w:val="Emphasis"/>
          <w:rFonts w:cs="Arial"/>
          <w:i w:val="0"/>
          <w:sz w:val="28"/>
          <w:szCs w:val="28"/>
        </w:rPr>
        <w:t>В читальном зале библиотеки оформлена книжная выставка «Скажи коррупции: «НЕТ!».</w:t>
      </w:r>
    </w:p>
    <w:p w:rsidR="00CB7584" w:rsidRPr="00F572D9" w:rsidRDefault="00CB7584" w:rsidP="00A43201">
      <w:pPr>
        <w:ind w:firstLine="709"/>
        <w:jc w:val="both"/>
        <w:rPr>
          <w:rStyle w:val="Emphasis"/>
          <w:rFonts w:cs="Arial"/>
          <w:i w:val="0"/>
        </w:rPr>
      </w:pPr>
      <w:r>
        <w:rPr>
          <w:rStyle w:val="Emphasis"/>
          <w:rFonts w:cs="Arial"/>
          <w:i w:val="0"/>
        </w:rPr>
        <w:t xml:space="preserve">                           </w:t>
      </w:r>
      <w:r w:rsidRPr="00F82803">
        <w:rPr>
          <w:rStyle w:val="Emphasis"/>
          <w:i w:val="0"/>
          <w:iCs w:val="0"/>
          <w:sz w:val="28"/>
          <w:szCs w:val="28"/>
        </w:rPr>
        <w:pict>
          <v:shape id="_x0000_i1036" type="#_x0000_t75" style="width:277.5pt;height:225pt;mso-position-horizontal-relative:char;mso-position-vertical-relative:line">
            <v:imagedata r:id="rId15" o:title=""/>
          </v:shape>
        </w:pict>
      </w:r>
    </w:p>
    <w:p w:rsidR="00CB7584" w:rsidRDefault="00CB7584" w:rsidP="00A43201">
      <w:pPr>
        <w:ind w:firstLine="709"/>
        <w:jc w:val="both"/>
      </w:pPr>
    </w:p>
    <w:p w:rsidR="00CB7584" w:rsidRPr="00A43201" w:rsidRDefault="00CB7584" w:rsidP="00A43201">
      <w:pPr>
        <w:jc w:val="both"/>
        <w:rPr>
          <w:sz w:val="28"/>
          <w:szCs w:val="28"/>
        </w:rPr>
      </w:pPr>
      <w:r w:rsidRPr="00A43201">
        <w:rPr>
          <w:rStyle w:val="Emphasis"/>
          <w:rFonts w:cs="Arial"/>
          <w:i w:val="0"/>
          <w:sz w:val="28"/>
          <w:szCs w:val="28"/>
        </w:rPr>
        <w:t xml:space="preserve">  Библиотекарями  Межпоселенческой библиотеки выпущена и распространена среди населения и организаций памятка « Это важно знать... Коррупция».</w:t>
      </w:r>
    </w:p>
    <w:p w:rsidR="00CB7584" w:rsidRDefault="00CB7584" w:rsidP="00A43201">
      <w:pPr>
        <w:jc w:val="both"/>
        <w:rPr>
          <w:rStyle w:val="Emphasis"/>
          <w:rFonts w:cs="Arial"/>
          <w:i w:val="0"/>
        </w:rPr>
      </w:pPr>
    </w:p>
    <w:p w:rsidR="00CB7584" w:rsidRPr="008D6E10" w:rsidRDefault="00CB7584" w:rsidP="008D6E10">
      <w:pPr>
        <w:rPr>
          <w:sz w:val="28"/>
          <w:szCs w:val="28"/>
        </w:rPr>
      </w:pPr>
    </w:p>
    <w:sectPr w:rsidR="00CB7584" w:rsidRPr="008D6E10" w:rsidSect="00A144F5">
      <w:pgSz w:w="11906" w:h="16838"/>
      <w:pgMar w:top="1134" w:right="1134" w:bottom="113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attachedTemplate r:id="rId1"/>
  <w:defaultTabStop w:val="72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F79AD"/>
    <w:rsid w:val="00002948"/>
    <w:rsid w:val="00042507"/>
    <w:rsid w:val="00050341"/>
    <w:rsid w:val="0005273F"/>
    <w:rsid w:val="001045DB"/>
    <w:rsid w:val="00154C7D"/>
    <w:rsid w:val="00171738"/>
    <w:rsid w:val="001C2734"/>
    <w:rsid w:val="002574B0"/>
    <w:rsid w:val="002E71C0"/>
    <w:rsid w:val="002E74AD"/>
    <w:rsid w:val="00344BBE"/>
    <w:rsid w:val="00376981"/>
    <w:rsid w:val="003D1076"/>
    <w:rsid w:val="003F7C70"/>
    <w:rsid w:val="00485621"/>
    <w:rsid w:val="004A0465"/>
    <w:rsid w:val="004F1EA3"/>
    <w:rsid w:val="00504A7B"/>
    <w:rsid w:val="005163A0"/>
    <w:rsid w:val="005247E6"/>
    <w:rsid w:val="00526794"/>
    <w:rsid w:val="005668FC"/>
    <w:rsid w:val="005B6A0C"/>
    <w:rsid w:val="00667C05"/>
    <w:rsid w:val="0069410E"/>
    <w:rsid w:val="006C1242"/>
    <w:rsid w:val="00795983"/>
    <w:rsid w:val="007A1551"/>
    <w:rsid w:val="00812CC1"/>
    <w:rsid w:val="008163F5"/>
    <w:rsid w:val="008405FE"/>
    <w:rsid w:val="008D6E10"/>
    <w:rsid w:val="008F79AD"/>
    <w:rsid w:val="00914E1D"/>
    <w:rsid w:val="00A03059"/>
    <w:rsid w:val="00A144F5"/>
    <w:rsid w:val="00A43201"/>
    <w:rsid w:val="00A63DCE"/>
    <w:rsid w:val="00AC0222"/>
    <w:rsid w:val="00B75F42"/>
    <w:rsid w:val="00C431AA"/>
    <w:rsid w:val="00C57232"/>
    <w:rsid w:val="00C85BE5"/>
    <w:rsid w:val="00C966AF"/>
    <w:rsid w:val="00CB7584"/>
    <w:rsid w:val="00CF3134"/>
    <w:rsid w:val="00D02248"/>
    <w:rsid w:val="00D51368"/>
    <w:rsid w:val="00E12BB8"/>
    <w:rsid w:val="00E70130"/>
    <w:rsid w:val="00EB358D"/>
    <w:rsid w:val="00EB5E8D"/>
    <w:rsid w:val="00F572D9"/>
    <w:rsid w:val="00F82803"/>
    <w:rsid w:val="00F946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8F79AD"/>
    <w:rPr>
      <w:rFonts w:ascii="Times New Roman" w:eastAsia="Times New Roman" w:hAnsi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69410E"/>
    <w:pPr>
      <w:keepNext/>
      <w:keepLines/>
      <w:spacing w:before="480" w:line="276" w:lineRule="auto"/>
      <w:outlineLvl w:val="0"/>
    </w:pPr>
    <w:rPr>
      <w:rFonts w:ascii="Cambria" w:hAnsi="Cambria"/>
      <w:b/>
      <w:bCs/>
      <w:color w:val="365F91"/>
      <w:sz w:val="28"/>
      <w:szCs w:val="28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69410E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9"/>
    <w:qFormat/>
    <w:rsid w:val="0069410E"/>
    <w:pPr>
      <w:keepNext/>
      <w:keepLines/>
      <w:spacing w:before="200" w:line="276" w:lineRule="auto"/>
      <w:outlineLvl w:val="2"/>
    </w:pPr>
    <w:rPr>
      <w:rFonts w:ascii="Cambria" w:hAnsi="Cambria"/>
      <w:b/>
      <w:bCs/>
      <w:color w:val="4F81BD"/>
      <w:sz w:val="22"/>
      <w:szCs w:val="22"/>
      <w:lang w:val="en-US" w:eastAsia="en-US"/>
    </w:rPr>
  </w:style>
  <w:style w:type="paragraph" w:styleId="Heading4">
    <w:name w:val="heading 4"/>
    <w:basedOn w:val="Normal"/>
    <w:next w:val="Normal"/>
    <w:link w:val="Heading4Char"/>
    <w:uiPriority w:val="99"/>
    <w:qFormat/>
    <w:rsid w:val="0069410E"/>
    <w:pPr>
      <w:keepNext/>
      <w:keepLines/>
      <w:spacing w:before="200" w:line="276" w:lineRule="auto"/>
      <w:outlineLvl w:val="3"/>
    </w:pPr>
    <w:rPr>
      <w:rFonts w:ascii="Cambria" w:hAnsi="Cambria"/>
      <w:b/>
      <w:bCs/>
      <w:i/>
      <w:iCs/>
      <w:color w:val="4F81BD"/>
      <w:sz w:val="22"/>
      <w:szCs w:val="22"/>
      <w:lang w:val="en-US" w:eastAsia="en-US"/>
    </w:rPr>
  </w:style>
  <w:style w:type="paragraph" w:styleId="Heading5">
    <w:name w:val="heading 5"/>
    <w:basedOn w:val="Normal"/>
    <w:next w:val="Normal"/>
    <w:link w:val="Heading5Char"/>
    <w:uiPriority w:val="99"/>
    <w:qFormat/>
    <w:rsid w:val="0069410E"/>
    <w:pPr>
      <w:keepNext/>
      <w:keepLines/>
      <w:spacing w:before="200" w:line="276" w:lineRule="auto"/>
      <w:outlineLvl w:val="4"/>
    </w:pPr>
    <w:rPr>
      <w:rFonts w:ascii="Cambria" w:hAnsi="Cambria"/>
      <w:color w:val="243F60"/>
      <w:sz w:val="22"/>
      <w:szCs w:val="22"/>
      <w:lang w:val="en-US" w:eastAsia="en-US"/>
    </w:rPr>
  </w:style>
  <w:style w:type="paragraph" w:styleId="Heading6">
    <w:name w:val="heading 6"/>
    <w:basedOn w:val="Normal"/>
    <w:next w:val="Normal"/>
    <w:link w:val="Heading6Char"/>
    <w:uiPriority w:val="99"/>
    <w:qFormat/>
    <w:rsid w:val="0069410E"/>
    <w:pPr>
      <w:keepNext/>
      <w:keepLines/>
      <w:spacing w:before="200" w:line="276" w:lineRule="auto"/>
      <w:outlineLvl w:val="5"/>
    </w:pPr>
    <w:rPr>
      <w:rFonts w:ascii="Cambria" w:hAnsi="Cambria"/>
      <w:i/>
      <w:iCs/>
      <w:color w:val="243F60"/>
      <w:sz w:val="22"/>
      <w:szCs w:val="22"/>
      <w:lang w:val="en-US" w:eastAsia="en-US"/>
    </w:rPr>
  </w:style>
  <w:style w:type="paragraph" w:styleId="Heading7">
    <w:name w:val="heading 7"/>
    <w:basedOn w:val="Normal"/>
    <w:next w:val="Normal"/>
    <w:link w:val="Heading7Char"/>
    <w:uiPriority w:val="99"/>
    <w:qFormat/>
    <w:rsid w:val="0069410E"/>
    <w:pPr>
      <w:keepNext/>
      <w:keepLines/>
      <w:spacing w:before="200" w:line="276" w:lineRule="auto"/>
      <w:outlineLvl w:val="6"/>
    </w:pPr>
    <w:rPr>
      <w:rFonts w:ascii="Cambria" w:hAnsi="Cambria"/>
      <w:i/>
      <w:iCs/>
      <w:color w:val="404040"/>
      <w:sz w:val="22"/>
      <w:szCs w:val="22"/>
      <w:lang w:val="en-US" w:eastAsia="en-US"/>
    </w:rPr>
  </w:style>
  <w:style w:type="paragraph" w:styleId="Heading8">
    <w:name w:val="heading 8"/>
    <w:basedOn w:val="Normal"/>
    <w:next w:val="Normal"/>
    <w:link w:val="Heading8Char"/>
    <w:uiPriority w:val="99"/>
    <w:qFormat/>
    <w:rsid w:val="0069410E"/>
    <w:pPr>
      <w:keepNext/>
      <w:keepLines/>
      <w:spacing w:before="200" w:line="276" w:lineRule="auto"/>
      <w:outlineLvl w:val="7"/>
    </w:pPr>
    <w:rPr>
      <w:rFonts w:ascii="Cambria" w:hAnsi="Cambria"/>
      <w:color w:val="404040"/>
      <w:lang w:val="en-US" w:eastAsia="en-US"/>
    </w:rPr>
  </w:style>
  <w:style w:type="paragraph" w:styleId="Heading9">
    <w:name w:val="heading 9"/>
    <w:basedOn w:val="Normal"/>
    <w:next w:val="Normal"/>
    <w:link w:val="Heading9Char"/>
    <w:uiPriority w:val="99"/>
    <w:qFormat/>
    <w:rsid w:val="0069410E"/>
    <w:pPr>
      <w:keepNext/>
      <w:keepLines/>
      <w:spacing w:before="200" w:line="276" w:lineRule="auto"/>
      <w:outlineLvl w:val="8"/>
    </w:pPr>
    <w:rPr>
      <w:rFonts w:ascii="Cambria" w:hAnsi="Cambria"/>
      <w:i/>
      <w:iCs/>
      <w:color w:val="404040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69410E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69410E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69410E"/>
    <w:rPr>
      <w:rFonts w:ascii="Cambria" w:hAnsi="Cambria" w:cs="Times New Roman"/>
      <w:b/>
      <w:bCs/>
      <w:color w:val="4F81BD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69410E"/>
    <w:rPr>
      <w:rFonts w:ascii="Cambria" w:hAnsi="Cambria" w:cs="Times New Roman"/>
      <w:b/>
      <w:bCs/>
      <w:i/>
      <w:iCs/>
      <w:color w:val="4F81BD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69410E"/>
    <w:rPr>
      <w:rFonts w:ascii="Cambria" w:hAnsi="Cambria" w:cs="Times New Roman"/>
      <w:color w:val="243F60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69410E"/>
    <w:rPr>
      <w:rFonts w:ascii="Cambria" w:hAnsi="Cambria" w:cs="Times New Roman"/>
      <w:i/>
      <w:iCs/>
      <w:color w:val="243F60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69410E"/>
    <w:rPr>
      <w:rFonts w:ascii="Cambria" w:hAnsi="Cambria" w:cs="Times New Roman"/>
      <w:i/>
      <w:iCs/>
      <w:color w:val="404040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69410E"/>
    <w:rPr>
      <w:rFonts w:ascii="Cambria" w:hAnsi="Cambria" w:cs="Times New Roman"/>
      <w:color w:val="40404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69410E"/>
    <w:rPr>
      <w:rFonts w:ascii="Cambria" w:hAnsi="Cambria" w:cs="Times New Roman"/>
      <w:i/>
      <w:iCs/>
      <w:color w:val="404040"/>
      <w:sz w:val="20"/>
      <w:szCs w:val="20"/>
    </w:rPr>
  </w:style>
  <w:style w:type="paragraph" w:styleId="Title">
    <w:name w:val="Title"/>
    <w:basedOn w:val="Normal"/>
    <w:next w:val="Normal"/>
    <w:link w:val="TitleChar"/>
    <w:uiPriority w:val="99"/>
    <w:qFormat/>
    <w:rsid w:val="0069410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  <w:lang w:val="en-US" w:eastAsia="en-US"/>
    </w:rPr>
  </w:style>
  <w:style w:type="character" w:customStyle="1" w:styleId="TitleChar">
    <w:name w:val="Title Char"/>
    <w:basedOn w:val="DefaultParagraphFont"/>
    <w:link w:val="Title"/>
    <w:uiPriority w:val="99"/>
    <w:locked/>
    <w:rsid w:val="0069410E"/>
    <w:rPr>
      <w:rFonts w:ascii="Cambria" w:hAnsi="Cambria" w:cs="Times New Roman"/>
      <w:color w:val="17365D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99"/>
    <w:qFormat/>
    <w:rsid w:val="0069410E"/>
    <w:pPr>
      <w:numPr>
        <w:ilvl w:val="1"/>
      </w:numPr>
      <w:spacing w:after="200" w:line="276" w:lineRule="auto"/>
    </w:pPr>
    <w:rPr>
      <w:rFonts w:ascii="Cambria" w:hAnsi="Cambria"/>
      <w:i/>
      <w:iCs/>
      <w:color w:val="4F81BD"/>
      <w:spacing w:val="15"/>
      <w:sz w:val="24"/>
      <w:szCs w:val="24"/>
      <w:lang w:val="en-US" w:eastAsia="en-US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69410E"/>
    <w:rPr>
      <w:rFonts w:ascii="Cambria" w:hAnsi="Cambria" w:cs="Times New Roman"/>
      <w:i/>
      <w:iCs/>
      <w:color w:val="4F81BD"/>
      <w:spacing w:val="15"/>
      <w:sz w:val="24"/>
      <w:szCs w:val="24"/>
    </w:rPr>
  </w:style>
  <w:style w:type="character" w:styleId="SubtleEmphasis">
    <w:name w:val="Subtle Emphasis"/>
    <w:basedOn w:val="DefaultParagraphFont"/>
    <w:uiPriority w:val="99"/>
    <w:qFormat/>
    <w:rsid w:val="0069410E"/>
    <w:rPr>
      <w:rFonts w:cs="Times New Roman"/>
      <w:i/>
      <w:iCs/>
      <w:color w:val="808080"/>
    </w:rPr>
  </w:style>
  <w:style w:type="character" w:styleId="Emphasis">
    <w:name w:val="Emphasis"/>
    <w:basedOn w:val="DefaultParagraphFont"/>
    <w:uiPriority w:val="99"/>
    <w:qFormat/>
    <w:rsid w:val="0069410E"/>
    <w:rPr>
      <w:rFonts w:cs="Times New Roman"/>
      <w:i/>
      <w:iCs/>
    </w:rPr>
  </w:style>
  <w:style w:type="character" w:styleId="IntenseEmphasis">
    <w:name w:val="Intense Emphasis"/>
    <w:basedOn w:val="DefaultParagraphFont"/>
    <w:uiPriority w:val="99"/>
    <w:qFormat/>
    <w:rsid w:val="0069410E"/>
    <w:rPr>
      <w:rFonts w:cs="Times New Roman"/>
      <w:b/>
      <w:bCs/>
      <w:i/>
      <w:iCs/>
      <w:color w:val="4F81BD"/>
    </w:rPr>
  </w:style>
  <w:style w:type="character" w:styleId="Strong">
    <w:name w:val="Strong"/>
    <w:basedOn w:val="DefaultParagraphFont"/>
    <w:uiPriority w:val="99"/>
    <w:qFormat/>
    <w:rsid w:val="0069410E"/>
    <w:rPr>
      <w:rFonts w:cs="Times New Roman"/>
      <w:b/>
      <w:bCs/>
    </w:rPr>
  </w:style>
  <w:style w:type="paragraph" w:styleId="Quote">
    <w:name w:val="Quote"/>
    <w:basedOn w:val="Normal"/>
    <w:next w:val="Normal"/>
    <w:link w:val="QuoteChar"/>
    <w:uiPriority w:val="99"/>
    <w:qFormat/>
    <w:rsid w:val="0069410E"/>
    <w:pPr>
      <w:spacing w:after="200" w:line="276" w:lineRule="auto"/>
    </w:pPr>
    <w:rPr>
      <w:rFonts w:ascii="Calibri" w:eastAsia="Calibri" w:hAnsi="Calibri"/>
      <w:i/>
      <w:iCs/>
      <w:color w:val="000000"/>
      <w:sz w:val="22"/>
      <w:szCs w:val="22"/>
      <w:lang w:val="en-US" w:eastAsia="en-US"/>
    </w:rPr>
  </w:style>
  <w:style w:type="character" w:customStyle="1" w:styleId="QuoteChar">
    <w:name w:val="Quote Char"/>
    <w:basedOn w:val="DefaultParagraphFont"/>
    <w:link w:val="Quote"/>
    <w:uiPriority w:val="99"/>
    <w:locked/>
    <w:rsid w:val="0069410E"/>
    <w:rPr>
      <w:rFonts w:cs="Times New Roman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99"/>
    <w:qFormat/>
    <w:rsid w:val="0069410E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Calibri" w:hAnsi="Calibri"/>
      <w:b/>
      <w:bCs/>
      <w:i/>
      <w:iCs/>
      <w:color w:val="4F81BD"/>
      <w:sz w:val="22"/>
      <w:szCs w:val="22"/>
      <w:lang w:val="en-US" w:eastAsia="en-US"/>
    </w:rPr>
  </w:style>
  <w:style w:type="character" w:customStyle="1" w:styleId="IntenseQuoteChar">
    <w:name w:val="Intense Quote Char"/>
    <w:basedOn w:val="DefaultParagraphFont"/>
    <w:link w:val="IntenseQuote"/>
    <w:uiPriority w:val="99"/>
    <w:locked/>
    <w:rsid w:val="0069410E"/>
    <w:rPr>
      <w:rFonts w:cs="Times New Roman"/>
      <w:b/>
      <w:bCs/>
      <w:i/>
      <w:iCs/>
      <w:color w:val="4F81BD"/>
    </w:rPr>
  </w:style>
  <w:style w:type="character" w:styleId="SubtleReference">
    <w:name w:val="Subtle Reference"/>
    <w:basedOn w:val="DefaultParagraphFont"/>
    <w:uiPriority w:val="99"/>
    <w:qFormat/>
    <w:rsid w:val="0069410E"/>
    <w:rPr>
      <w:rFonts w:cs="Times New Roman"/>
      <w:smallCaps/>
      <w:color w:val="C0504D"/>
      <w:u w:val="single"/>
    </w:rPr>
  </w:style>
  <w:style w:type="character" w:styleId="IntenseReference">
    <w:name w:val="Intense Reference"/>
    <w:basedOn w:val="DefaultParagraphFont"/>
    <w:uiPriority w:val="99"/>
    <w:qFormat/>
    <w:rsid w:val="0069410E"/>
    <w:rPr>
      <w:rFonts w:cs="Times New Roman"/>
      <w:b/>
      <w:bCs/>
      <w:smallCaps/>
      <w:color w:val="C0504D"/>
      <w:spacing w:val="5"/>
      <w:u w:val="single"/>
    </w:rPr>
  </w:style>
  <w:style w:type="character" w:styleId="BookTitle">
    <w:name w:val="Book Title"/>
    <w:basedOn w:val="DefaultParagraphFont"/>
    <w:uiPriority w:val="99"/>
    <w:qFormat/>
    <w:rsid w:val="0069410E"/>
    <w:rPr>
      <w:rFonts w:cs="Times New Roman"/>
      <w:b/>
      <w:bCs/>
      <w:smallCaps/>
      <w:spacing w:val="5"/>
    </w:rPr>
  </w:style>
  <w:style w:type="paragraph" w:styleId="ListParagraph">
    <w:name w:val="List Paragraph"/>
    <w:basedOn w:val="Normal"/>
    <w:uiPriority w:val="99"/>
    <w:qFormat/>
    <w:rsid w:val="0069410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styleId="Hyperlink">
    <w:name w:val="Hyperlink"/>
    <w:basedOn w:val="DefaultParagraphFont"/>
    <w:uiPriority w:val="99"/>
    <w:rsid w:val="0069410E"/>
    <w:rPr>
      <w:rFonts w:cs="Times New Roman"/>
      <w:color w:val="0000FF"/>
      <w:u w:val="single"/>
    </w:rPr>
  </w:style>
  <w:style w:type="character" w:styleId="FollowedHyperlink">
    <w:name w:val="FollowedHyperlink"/>
    <w:basedOn w:val="DefaultParagraphFont"/>
    <w:uiPriority w:val="99"/>
    <w:rsid w:val="0069410E"/>
    <w:rPr>
      <w:rFonts w:cs="Times New Roman"/>
      <w:color w:val="800080"/>
      <w:u w:val="single"/>
    </w:rPr>
  </w:style>
  <w:style w:type="paragraph" w:customStyle="1" w:styleId="6">
    <w:name w:val="Знак6 Знак Знак Знак"/>
    <w:basedOn w:val="Normal"/>
    <w:uiPriority w:val="99"/>
    <w:rsid w:val="008F79AD"/>
    <w:pPr>
      <w:spacing w:before="100" w:beforeAutospacing="1" w:after="100" w:afterAutospacing="1" w:line="276" w:lineRule="auto"/>
    </w:pPr>
    <w:rPr>
      <w:rFonts w:ascii="Tahoma" w:hAnsi="Tahoma" w:cs="Tahoma"/>
      <w:lang w:val="en-US" w:eastAsia="en-US"/>
    </w:rPr>
  </w:style>
  <w:style w:type="paragraph" w:styleId="Header">
    <w:name w:val="header"/>
    <w:basedOn w:val="Normal"/>
    <w:link w:val="HeaderChar"/>
    <w:uiPriority w:val="99"/>
    <w:rsid w:val="008F79AD"/>
    <w:pPr>
      <w:tabs>
        <w:tab w:val="center" w:pos="4677"/>
        <w:tab w:val="right" w:pos="9355"/>
      </w:tabs>
    </w:pPr>
    <w:rPr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F79AD"/>
    <w:rPr>
      <w:rFonts w:ascii="Times New Roman" w:hAnsi="Times New Roman" w:cs="Times New Roman"/>
      <w:sz w:val="24"/>
      <w:szCs w:val="24"/>
      <w:lang w:val="ru-RU" w:eastAsia="ru-RU"/>
    </w:rPr>
  </w:style>
  <w:style w:type="paragraph" w:styleId="NoSpacing">
    <w:name w:val="No Spacing"/>
    <w:uiPriority w:val="99"/>
    <w:qFormat/>
    <w:rsid w:val="00AC0222"/>
    <w:rPr>
      <w:rFonts w:ascii="Times New Roman" w:eastAsia="Times New Roman" w:hAnsi="Times New Roman"/>
      <w:sz w:val="24"/>
      <w:szCs w:val="24"/>
    </w:rPr>
  </w:style>
  <w:style w:type="paragraph" w:styleId="NormalWeb">
    <w:name w:val="Normal (Web)"/>
    <w:basedOn w:val="Normal"/>
    <w:uiPriority w:val="99"/>
    <w:semiHidden/>
    <w:rsid w:val="004A0465"/>
    <w:pPr>
      <w:spacing w:before="100" w:beforeAutospacing="1" w:after="100" w:afterAutospacing="1"/>
    </w:pPr>
    <w:rPr>
      <w:sz w:val="24"/>
      <w:szCs w:val="24"/>
    </w:rPr>
  </w:style>
  <w:style w:type="table" w:styleId="TableGrid">
    <w:name w:val="Table Grid"/>
    <w:basedOn w:val="TableNormal"/>
    <w:uiPriority w:val="99"/>
    <w:rsid w:val="008D6E10"/>
    <w:rPr>
      <w:rFonts w:ascii="Times New Roman" w:hAnsi="Times New Roman"/>
      <w:color w:val="000000"/>
      <w:sz w:val="28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1473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3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3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3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3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3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1033\Word%202010%20look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 2010 look.dotx</Template>
  <TotalTime>106</TotalTime>
  <Pages>10</Pages>
  <Words>1776</Words>
  <Characters>10129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uzer</cp:lastModifiedBy>
  <cp:revision>34</cp:revision>
  <dcterms:created xsi:type="dcterms:W3CDTF">2018-12-11T06:43:00Z</dcterms:created>
  <dcterms:modified xsi:type="dcterms:W3CDTF">2018-12-11T13:45:00Z</dcterms:modified>
</cp:coreProperties>
</file>